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2CF" w:rsidRDefault="003132CF" w:rsidP="003132CF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BASTARD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fl.1484)</w:t>
      </w:r>
    </w:p>
    <w:p w:rsidR="003132CF" w:rsidRDefault="003132CF" w:rsidP="003132CF">
      <w:pPr>
        <w:pStyle w:val="NoSpacing"/>
        <w:rPr>
          <w:rStyle w:val="Hyperlink"/>
          <w:color w:val="auto"/>
          <w:u w:val="none"/>
        </w:rPr>
      </w:pPr>
    </w:p>
    <w:p w:rsidR="003132CF" w:rsidRDefault="003132CF" w:rsidP="003132CF">
      <w:pPr>
        <w:pStyle w:val="NoSpacing"/>
        <w:rPr>
          <w:rStyle w:val="Hyperlink"/>
          <w:color w:val="auto"/>
          <w:u w:val="none"/>
        </w:rPr>
      </w:pPr>
    </w:p>
    <w:p w:rsidR="003132CF" w:rsidRDefault="003132CF" w:rsidP="003132CF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1484</w:t>
      </w:r>
      <w:r>
        <w:rPr>
          <w:rStyle w:val="Hyperlink"/>
          <w:color w:val="auto"/>
          <w:u w:val="none"/>
        </w:rPr>
        <w:tab/>
        <w:t xml:space="preserve">He made a plaint of debt against Joan </w:t>
      </w:r>
      <w:proofErr w:type="spellStart"/>
      <w:r>
        <w:rPr>
          <w:rStyle w:val="Hyperlink"/>
          <w:color w:val="auto"/>
          <w:u w:val="none"/>
        </w:rPr>
        <w:t>Groby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Dipford</w:t>
      </w:r>
      <w:proofErr w:type="spellEnd"/>
      <w:r>
        <w:rPr>
          <w:rStyle w:val="Hyperlink"/>
          <w:color w:val="auto"/>
          <w:u w:val="none"/>
        </w:rPr>
        <w:t>, Somerset(q.v.) as</w:t>
      </w:r>
    </w:p>
    <w:p w:rsidR="003132CF" w:rsidRDefault="003132CF" w:rsidP="003132CF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executrix of her late husband, John(q.v.).</w:t>
      </w:r>
    </w:p>
    <w:p w:rsidR="003132CF" w:rsidRDefault="003132CF" w:rsidP="003132CF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>(</w:t>
      </w:r>
      <w:hyperlink r:id="rId6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:rsidR="003132CF" w:rsidRDefault="003132CF" w:rsidP="003132CF">
      <w:pPr>
        <w:pStyle w:val="NoSpacing"/>
        <w:rPr>
          <w:rStyle w:val="Hyperlink"/>
          <w:color w:val="auto"/>
          <w:u w:val="none"/>
        </w:rPr>
      </w:pPr>
    </w:p>
    <w:p w:rsidR="003132CF" w:rsidRDefault="003132CF" w:rsidP="003132CF">
      <w:pPr>
        <w:pStyle w:val="NoSpacing"/>
        <w:rPr>
          <w:rStyle w:val="Hyperlink"/>
          <w:color w:val="auto"/>
          <w:u w:val="none"/>
        </w:rPr>
      </w:pPr>
    </w:p>
    <w:p w:rsidR="003132CF" w:rsidRDefault="003132CF" w:rsidP="003132CF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12 October 2016</w:t>
      </w:r>
    </w:p>
    <w:p w:rsidR="006B2F86" w:rsidRPr="00E71FC3" w:rsidRDefault="003132C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32CF" w:rsidRDefault="003132CF" w:rsidP="00E71FC3">
      <w:pPr>
        <w:spacing w:after="0" w:line="240" w:lineRule="auto"/>
      </w:pPr>
      <w:r>
        <w:separator/>
      </w:r>
    </w:p>
  </w:endnote>
  <w:endnote w:type="continuationSeparator" w:id="0">
    <w:p w:rsidR="003132CF" w:rsidRDefault="003132C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</w:t>
    </w:r>
    <w:proofErr w:type="gramStart"/>
    <w:r>
      <w:t>S.Rogers</w:t>
    </w:r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32CF" w:rsidRDefault="003132CF" w:rsidP="00E71FC3">
      <w:pPr>
        <w:spacing w:after="0" w:line="240" w:lineRule="auto"/>
      </w:pPr>
      <w:r>
        <w:separator/>
      </w:r>
    </w:p>
  </w:footnote>
  <w:footnote w:type="continuationSeparator" w:id="0">
    <w:p w:rsidR="003132CF" w:rsidRDefault="003132C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2CF"/>
    <w:rsid w:val="001A7C09"/>
    <w:rsid w:val="003132C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20B637-4CF3-448C-9E5F-181CE0D53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132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2016-10-21T20:21:00Z</dcterms:created>
  <dcterms:modified xsi:type="dcterms:W3CDTF">2016-10-21T20:21:00Z</dcterms:modified>
</cp:coreProperties>
</file>